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ACDE3" w14:textId="77777777" w:rsidR="000C2B69" w:rsidRDefault="000C2B69" w:rsidP="000C2B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BYNGLEY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A09829D" w14:textId="77777777" w:rsidR="000C2B69" w:rsidRDefault="000C2B69" w:rsidP="000C2B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Norton by Dronfield, Derbyshire. Husbandman.</w:t>
      </w:r>
    </w:p>
    <w:p w14:paraId="19E49256" w14:textId="77777777" w:rsidR="000C2B69" w:rsidRDefault="000C2B69" w:rsidP="000C2B69">
      <w:pPr>
        <w:rPr>
          <w:rFonts w:ascii="Times New Roman" w:hAnsi="Times New Roman" w:cs="Times New Roman"/>
        </w:rPr>
      </w:pPr>
    </w:p>
    <w:p w14:paraId="70CEA3CA" w14:textId="77777777" w:rsidR="000C2B69" w:rsidRDefault="000C2B69" w:rsidP="000C2B69">
      <w:pPr>
        <w:rPr>
          <w:rFonts w:ascii="Times New Roman" w:hAnsi="Times New Roman" w:cs="Times New Roman"/>
        </w:rPr>
      </w:pPr>
    </w:p>
    <w:p w14:paraId="426E5F37" w14:textId="77777777" w:rsidR="000C2B69" w:rsidRDefault="000C2B69" w:rsidP="000C2B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Taylour</w:t>
      </w:r>
      <w:proofErr w:type="spellEnd"/>
      <w:r>
        <w:rPr>
          <w:rFonts w:ascii="Times New Roman" w:hAnsi="Times New Roman" w:cs="Times New Roman"/>
        </w:rPr>
        <w:t xml:space="preserve"> of Newark, Nottinghamshire(q.v.), brought a plaint of</w:t>
      </w:r>
    </w:p>
    <w:p w14:paraId="1F478AF0" w14:textId="77777777" w:rsidR="000C2B69" w:rsidRDefault="000C2B69" w:rsidP="000C2B6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debt against him, John </w:t>
      </w:r>
      <w:proofErr w:type="spellStart"/>
      <w:r>
        <w:rPr>
          <w:rFonts w:ascii="Times New Roman" w:hAnsi="Times New Roman" w:cs="Times New Roman"/>
        </w:rPr>
        <w:t>Byngley</w:t>
      </w:r>
      <w:proofErr w:type="spellEnd"/>
      <w:r>
        <w:rPr>
          <w:rFonts w:ascii="Times New Roman" w:hAnsi="Times New Roman" w:cs="Times New Roman"/>
        </w:rPr>
        <w:t xml:space="preserve"> of Lincoln(q.v.) and Thomas </w:t>
      </w:r>
      <w:proofErr w:type="spellStart"/>
      <w:r>
        <w:rPr>
          <w:rFonts w:ascii="Times New Roman" w:hAnsi="Times New Roman" w:cs="Times New Roman"/>
        </w:rPr>
        <w:t>Mawer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Bradwey</w:t>
      </w:r>
      <w:proofErr w:type="spellEnd"/>
      <w:r>
        <w:rPr>
          <w:rFonts w:ascii="Times New Roman" w:hAnsi="Times New Roman" w:cs="Times New Roman"/>
        </w:rPr>
        <w:t xml:space="preserve"> in Norton, Derbyshire(q.v.).</w:t>
      </w:r>
    </w:p>
    <w:p w14:paraId="16A9D761" w14:textId="77777777" w:rsidR="000C2B69" w:rsidRDefault="000C2B69" w:rsidP="000C2B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CB874F1" w14:textId="77777777" w:rsidR="000C2B69" w:rsidRDefault="000C2B69" w:rsidP="000C2B69">
      <w:pPr>
        <w:rPr>
          <w:rFonts w:ascii="Times New Roman" w:hAnsi="Times New Roman" w:cs="Times New Roman"/>
        </w:rPr>
      </w:pPr>
    </w:p>
    <w:p w14:paraId="1B6AE6B8" w14:textId="77777777" w:rsidR="000C2B69" w:rsidRDefault="000C2B69" w:rsidP="000C2B69">
      <w:pPr>
        <w:rPr>
          <w:rFonts w:ascii="Times New Roman" w:hAnsi="Times New Roman" w:cs="Times New Roman"/>
        </w:rPr>
      </w:pPr>
    </w:p>
    <w:p w14:paraId="6F21D7EA" w14:textId="77777777" w:rsidR="000C2B69" w:rsidRDefault="000C2B69" w:rsidP="000C2B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February 2019</w:t>
      </w:r>
    </w:p>
    <w:p w14:paraId="1FC7D2ED" w14:textId="77777777" w:rsidR="006B2F86" w:rsidRPr="00E71FC3" w:rsidRDefault="000C2B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4ABA0" w14:textId="77777777" w:rsidR="000C2B69" w:rsidRDefault="000C2B69" w:rsidP="00E71FC3">
      <w:r>
        <w:separator/>
      </w:r>
    </w:p>
  </w:endnote>
  <w:endnote w:type="continuationSeparator" w:id="0">
    <w:p w14:paraId="680ECEDD" w14:textId="77777777" w:rsidR="000C2B69" w:rsidRDefault="000C2B6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8F8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39880" w14:textId="77777777" w:rsidR="000C2B69" w:rsidRDefault="000C2B69" w:rsidP="00E71FC3">
      <w:r>
        <w:separator/>
      </w:r>
    </w:p>
  </w:footnote>
  <w:footnote w:type="continuationSeparator" w:id="0">
    <w:p w14:paraId="3E8662D6" w14:textId="77777777" w:rsidR="000C2B69" w:rsidRDefault="000C2B6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B69"/>
    <w:rsid w:val="000C2B6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D6DE3"/>
  <w15:chartTrackingRefBased/>
  <w15:docId w15:val="{C35C73EB-3687-4C11-91BB-EE9461DAB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2B6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2019-02-14T19:51:00Z</dcterms:created>
  <dcterms:modified xsi:type="dcterms:W3CDTF">2019-02-14T19:52:00Z</dcterms:modified>
</cp:coreProperties>
</file>